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03D22" w14:textId="3BEB9E63" w:rsidR="008A79C8" w:rsidRPr="008A79C8" w:rsidRDefault="008A79C8" w:rsidP="008A79C8">
      <w:pPr>
        <w:jc w:val="center"/>
        <w:rPr>
          <w:b/>
          <w:bCs/>
          <w:sz w:val="36"/>
          <w:szCs w:val="36"/>
        </w:rPr>
      </w:pPr>
      <w:r w:rsidRPr="008A79C8"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3617BF" wp14:editId="1E39BE6D">
                <wp:simplePos x="0" y="0"/>
                <wp:positionH relativeFrom="column">
                  <wp:posOffset>4852035</wp:posOffset>
                </wp:positionH>
                <wp:positionV relativeFrom="paragraph">
                  <wp:posOffset>-911860</wp:posOffset>
                </wp:positionV>
                <wp:extent cx="914400" cy="914400"/>
                <wp:effectExtent l="0" t="0" r="0" b="0"/>
                <wp:wrapNone/>
                <wp:docPr id="306783810" name="Rectangle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82F2D5" id="Rectangle 425" o:spid="_x0000_s1026" style="position:absolute;margin-left:382.05pt;margin-top:-71.8pt;width:1in;height:1in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" filled="f" stroked="f">
                <v:path arrowok="t"/>
              </v:rect>
            </w:pict>
          </mc:Fallback>
        </mc:AlternateContent>
      </w:r>
      <w:r w:rsidR="00104D8D" w:rsidRPr="008A79C8">
        <w:rPr>
          <w:b/>
          <w:bCs/>
          <w:sz w:val="36"/>
          <w:szCs w:val="36"/>
        </w:rPr>
        <w:t>ABSTRACT</w:t>
      </w:r>
    </w:p>
    <w:p w14:paraId="19FA0099" w14:textId="77777777" w:rsidR="00747043" w:rsidRPr="00747043" w:rsidRDefault="00747043" w:rsidP="008A79C8">
      <w:pPr>
        <w:jc w:val="center"/>
        <w:rPr>
          <w:cs/>
        </w:rPr>
      </w:pPr>
    </w:p>
    <w:p w14:paraId="36C322B9" w14:textId="7846B194" w:rsidR="008A79C8" w:rsidRPr="00605E8A" w:rsidRDefault="008A79C8" w:rsidP="008A79C8">
      <w:pPr>
        <w:tabs>
          <w:tab w:val="left" w:pos="864"/>
          <w:tab w:val="left" w:pos="1080"/>
        </w:tabs>
        <w:rPr>
          <w:rFonts w:cs="AngsanaUPC"/>
          <w:color w:val="FF0000"/>
        </w:rPr>
      </w:pPr>
      <w:r>
        <w:t>I</w:t>
      </w:r>
      <w:r w:rsidRPr="00091F7E">
        <w:t xml:space="preserve">ndependent </w:t>
      </w:r>
      <w:r>
        <w:t>S</w:t>
      </w:r>
      <w:r w:rsidRPr="00091F7E">
        <w:t>tudy</w:t>
      </w:r>
      <w:r>
        <w:t xml:space="preserve"> </w:t>
      </w:r>
      <w:r w:rsidRPr="00605E8A">
        <w:rPr>
          <w:rFonts w:cs="AngsanaUPC"/>
        </w:rPr>
        <w:t>Title</w:t>
      </w:r>
      <w:r w:rsidR="00916F30">
        <w:t xml:space="preserve">: </w:t>
      </w:r>
      <w:r>
        <w:rPr>
          <w:rFonts w:cs="AngsanaUPC"/>
          <w:color w:val="FF0000"/>
        </w:rPr>
        <w:t>[…………………</w:t>
      </w:r>
      <w:proofErr w:type="gramStart"/>
      <w:r>
        <w:rPr>
          <w:rFonts w:cs="AngsanaUPC"/>
          <w:color w:val="FF0000"/>
        </w:rPr>
        <w:t>…..</w:t>
      </w:r>
      <w:proofErr w:type="gramEnd"/>
      <w:r>
        <w:rPr>
          <w:rFonts w:cs="AngsanaUPC"/>
          <w:color w:val="FF0000"/>
        </w:rPr>
        <w:t>……</w:t>
      </w:r>
      <w:proofErr w:type="gramStart"/>
      <w:r>
        <w:rPr>
          <w:rFonts w:cs="AngsanaUPC"/>
          <w:color w:val="FF0000"/>
        </w:rPr>
        <w:t>…..</w:t>
      </w:r>
      <w:proofErr w:type="gramEnd"/>
      <w:r>
        <w:rPr>
          <w:rFonts w:cs="AngsanaUPC"/>
          <w:color w:val="FF0000"/>
        </w:rPr>
        <w:t>Title………………………….……….]</w:t>
      </w:r>
    </w:p>
    <w:p w14:paraId="26F5A089" w14:textId="46D4C709" w:rsidR="00C86F23" w:rsidRDefault="008A79C8" w:rsidP="008A79C8">
      <w:pPr>
        <w:tabs>
          <w:tab w:val="left" w:pos="2127"/>
        </w:tabs>
        <w:jc w:val="left"/>
        <w:rPr>
          <w:rFonts w:ascii="Times New Roman" w:eastAsia="Angsana New" w:hAnsi="AngsanaUPC" w:cs="AngsanaUPC"/>
        </w:rPr>
      </w:pPr>
      <w:r>
        <w:rPr>
          <w:rFonts w:ascii="Times New Roman" w:eastAsia="Angsana New" w:hAnsi="AngsanaUPC" w:cs="AngsanaUPC"/>
        </w:rPr>
        <w:tab/>
      </w:r>
      <w:r>
        <w:rPr>
          <w:rFonts w:cs="AngsanaUPC"/>
          <w:color w:val="FF0000"/>
        </w:rPr>
        <w:t>[…………………</w:t>
      </w:r>
      <w:proofErr w:type="gramStart"/>
      <w:r>
        <w:rPr>
          <w:rFonts w:cs="AngsanaUPC"/>
          <w:color w:val="FF0000"/>
        </w:rPr>
        <w:t>…..</w:t>
      </w:r>
      <w:proofErr w:type="gramEnd"/>
      <w:r>
        <w:rPr>
          <w:rFonts w:cs="AngsanaUPC"/>
          <w:color w:val="FF0000"/>
        </w:rPr>
        <w:t>……</w:t>
      </w:r>
      <w:proofErr w:type="gramStart"/>
      <w:r>
        <w:rPr>
          <w:rFonts w:cs="AngsanaUPC"/>
          <w:color w:val="FF0000"/>
        </w:rPr>
        <w:t>…..</w:t>
      </w:r>
      <w:proofErr w:type="gramEnd"/>
      <w:r>
        <w:rPr>
          <w:rFonts w:cs="AngsanaUPC"/>
          <w:color w:val="FF0000"/>
        </w:rPr>
        <w:t>Title………………………….……….]</w:t>
      </w:r>
    </w:p>
    <w:p w14:paraId="33449C52" w14:textId="77777777" w:rsidR="008A79C8" w:rsidRPr="00605E8A" w:rsidRDefault="008A79C8" w:rsidP="008A79C8">
      <w:pPr>
        <w:tabs>
          <w:tab w:val="left" w:pos="864"/>
        </w:tabs>
        <w:rPr>
          <w:rFonts w:eastAsia="Angsana New" w:cs="AngsanaUPC"/>
          <w:cs/>
        </w:rPr>
      </w:pPr>
      <w:r w:rsidRPr="00605E8A">
        <w:rPr>
          <w:rFonts w:eastAsia="Angsana New" w:cs="AngsanaUPC"/>
        </w:rPr>
        <w:t xml:space="preserve">Author : </w:t>
      </w:r>
      <w:r w:rsidRPr="00605E8A">
        <w:rPr>
          <w:rFonts w:cs="AngsanaUPC"/>
          <w:color w:val="FF0000"/>
        </w:rPr>
        <w:fldChar w:fldCharType="begin"/>
      </w:r>
      <w:r w:rsidRPr="00605E8A">
        <w:rPr>
          <w:rFonts w:cs="AngsanaUPC"/>
          <w:color w:val="FF0000"/>
        </w:rPr>
        <w:instrText xml:space="preserve"> MACROBUTTON  AcceptAllChangesInDoc [Mr./Mrs./Miss] </w:instrText>
      </w:r>
      <w:r w:rsidRPr="00605E8A">
        <w:rPr>
          <w:rFonts w:cs="AngsanaUPC"/>
          <w:color w:val="FF0000"/>
        </w:rPr>
        <w:fldChar w:fldCharType="end"/>
      </w:r>
      <w:r w:rsidRPr="00605E8A">
        <w:rPr>
          <w:rFonts w:cs="AngsanaUPC"/>
          <w:color w:val="FF0000"/>
        </w:rPr>
        <w:t xml:space="preserve"> </w:t>
      </w:r>
      <w:r w:rsidRPr="00605E8A">
        <w:rPr>
          <w:rFonts w:cs="AngsanaUPC"/>
          <w:color w:val="FF0000"/>
        </w:rPr>
        <w:fldChar w:fldCharType="begin"/>
      </w:r>
      <w:r w:rsidRPr="00605E8A">
        <w:rPr>
          <w:rFonts w:cs="AngsanaUPC"/>
          <w:color w:val="FF0000"/>
        </w:rPr>
        <w:instrText xml:space="preserve"> MACROBUTTON  AcceptAllChangesInDoc [Name </w:instrText>
      </w:r>
      <w:r w:rsidRPr="00605E8A">
        <w:rPr>
          <w:rFonts w:cs="AngsanaUPC"/>
          <w:color w:val="FF0000"/>
        </w:rPr>
        <w:fldChar w:fldCharType="end"/>
      </w:r>
      <w:r w:rsidRPr="00605E8A">
        <w:rPr>
          <w:rFonts w:eastAsia="Angsana New" w:cs="AngsanaUPC" w:hint="cs"/>
          <w:cs/>
        </w:rPr>
        <w:t xml:space="preserve">  </w:t>
      </w:r>
      <w:r w:rsidRPr="00605E8A">
        <w:rPr>
          <w:rFonts w:cs="AngsanaUPC"/>
          <w:color w:val="FF0000"/>
        </w:rPr>
        <w:fldChar w:fldCharType="begin"/>
      </w:r>
      <w:r w:rsidRPr="00605E8A">
        <w:rPr>
          <w:rFonts w:cs="AngsanaUPC"/>
          <w:color w:val="FF0000"/>
        </w:rPr>
        <w:instrText xml:space="preserve"> MACROBUTTON  AcceptAllChangesInDoc Surname] </w:instrText>
      </w:r>
      <w:r w:rsidRPr="00605E8A">
        <w:rPr>
          <w:rFonts w:cs="AngsanaUPC"/>
          <w:color w:val="FF0000"/>
        </w:rPr>
        <w:fldChar w:fldCharType="end"/>
      </w:r>
    </w:p>
    <w:p w14:paraId="0EBCB22B" w14:textId="77777777" w:rsidR="008A79C8" w:rsidRPr="00605E8A" w:rsidRDefault="008A79C8" w:rsidP="008A79C8">
      <w:pPr>
        <w:tabs>
          <w:tab w:val="left" w:pos="864"/>
        </w:tabs>
        <w:rPr>
          <w:rFonts w:eastAsia="Angsana New" w:cs="AngsanaUPC"/>
          <w:cs/>
        </w:rPr>
      </w:pPr>
      <w:proofErr w:type="gramStart"/>
      <w:r w:rsidRPr="00605E8A">
        <w:rPr>
          <w:rFonts w:eastAsia="Angsana New" w:cs="AngsanaUPC"/>
        </w:rPr>
        <w:t>Degree :</w:t>
      </w:r>
      <w:proofErr w:type="gramEnd"/>
      <w:r w:rsidRPr="00605E8A">
        <w:rPr>
          <w:rFonts w:eastAsia="Angsana New" w:cs="AngsanaUPC"/>
        </w:rPr>
        <w:t xml:space="preserve"> </w:t>
      </w:r>
      <w:r w:rsidRPr="00605E8A">
        <w:rPr>
          <w:rFonts w:cs="AngsanaUPC"/>
          <w:color w:val="FF0000"/>
        </w:rPr>
        <w:fldChar w:fldCharType="begin"/>
      </w:r>
      <w:r w:rsidRPr="00605E8A">
        <w:rPr>
          <w:rFonts w:cs="AngsanaUPC"/>
          <w:color w:val="FF0000"/>
        </w:rPr>
        <w:instrText xml:space="preserve"> MACROBUTTON  AcceptAllChangesInDoc [Degree_Name] </w:instrText>
      </w:r>
      <w:r w:rsidRPr="00605E8A">
        <w:rPr>
          <w:rFonts w:cs="AngsanaUPC"/>
          <w:color w:val="FF0000"/>
        </w:rPr>
        <w:fldChar w:fldCharType="end"/>
      </w:r>
    </w:p>
    <w:p w14:paraId="780BC2F5" w14:textId="77777777" w:rsidR="008A79C8" w:rsidRPr="00605E8A" w:rsidRDefault="008A79C8" w:rsidP="008A79C8">
      <w:pPr>
        <w:tabs>
          <w:tab w:val="left" w:pos="864"/>
          <w:tab w:val="left" w:pos="6300"/>
        </w:tabs>
        <w:rPr>
          <w:rFonts w:eastAsia="Angsana New" w:cs="AngsanaUPC"/>
          <w:cs/>
        </w:rPr>
      </w:pPr>
      <w:r w:rsidRPr="00605E8A">
        <w:rPr>
          <w:rFonts w:eastAsia="Angsana New" w:cs="AngsanaUPC"/>
        </w:rPr>
        <w:t xml:space="preserve">Major </w:t>
      </w:r>
      <w:proofErr w:type="gramStart"/>
      <w:r w:rsidRPr="00605E8A">
        <w:rPr>
          <w:rFonts w:eastAsia="Angsana New" w:cs="AngsanaUPC"/>
        </w:rPr>
        <w:t>Field :</w:t>
      </w:r>
      <w:proofErr w:type="gramEnd"/>
      <w:r w:rsidRPr="00605E8A">
        <w:rPr>
          <w:rFonts w:eastAsia="Angsana New" w:cs="AngsanaUPC"/>
        </w:rPr>
        <w:t xml:space="preserve"> </w:t>
      </w:r>
      <w:r w:rsidRPr="00605E8A">
        <w:rPr>
          <w:rFonts w:cs="AngsanaUPC"/>
          <w:color w:val="FF0000"/>
        </w:rPr>
        <w:fldChar w:fldCharType="begin"/>
      </w:r>
      <w:r w:rsidRPr="00605E8A">
        <w:rPr>
          <w:rFonts w:cs="AngsanaUPC"/>
          <w:color w:val="FF0000"/>
        </w:rPr>
        <w:instrText xml:space="preserve"> MACROBUTTON  AcceptAllChangesInDoc [Major_Name] </w:instrText>
      </w:r>
      <w:r w:rsidRPr="00605E8A">
        <w:rPr>
          <w:rFonts w:cs="AngsanaUPC"/>
          <w:color w:val="FF0000"/>
        </w:rPr>
        <w:fldChar w:fldCharType="end"/>
      </w:r>
    </w:p>
    <w:p w14:paraId="1C204777" w14:textId="77777777" w:rsidR="008A79C8" w:rsidRPr="00605E8A" w:rsidRDefault="008A79C8" w:rsidP="008A79C8">
      <w:pPr>
        <w:tabs>
          <w:tab w:val="left" w:pos="864"/>
        </w:tabs>
        <w:rPr>
          <w:rFonts w:eastAsia="Angsana New" w:cs="AngsanaUPC"/>
        </w:rPr>
      </w:pPr>
      <w:r w:rsidRPr="00605E8A">
        <w:rPr>
          <w:rFonts w:eastAsia="Angsana New" w:cs="AngsanaUPC"/>
        </w:rPr>
        <w:t xml:space="preserve">Academic </w:t>
      </w:r>
      <w:proofErr w:type="gramStart"/>
      <w:r w:rsidRPr="00605E8A">
        <w:rPr>
          <w:rFonts w:eastAsia="Angsana New" w:cs="AngsanaUPC"/>
        </w:rPr>
        <w:t>Year :</w:t>
      </w:r>
      <w:proofErr w:type="gramEnd"/>
      <w:r w:rsidRPr="00605E8A">
        <w:rPr>
          <w:rFonts w:eastAsia="Angsana New" w:cs="AngsanaUPC"/>
        </w:rPr>
        <w:t xml:space="preserve"> </w:t>
      </w:r>
      <w:r w:rsidRPr="00605E8A">
        <w:rPr>
          <w:rFonts w:cs="AngsanaUPC"/>
          <w:color w:val="FF0000"/>
        </w:rPr>
        <w:fldChar w:fldCharType="begin"/>
      </w:r>
      <w:r w:rsidRPr="00605E8A">
        <w:rPr>
          <w:rFonts w:cs="AngsanaUPC"/>
          <w:color w:val="FF0000"/>
        </w:rPr>
        <w:instrText xml:space="preserve"> MACROBUTTON  AcceptAllChangesInDoc [xxxx] </w:instrText>
      </w:r>
      <w:r w:rsidRPr="00605E8A">
        <w:rPr>
          <w:rFonts w:cs="AngsanaUPC"/>
          <w:color w:val="FF0000"/>
        </w:rPr>
        <w:fldChar w:fldCharType="end"/>
      </w:r>
    </w:p>
    <w:p w14:paraId="1D626E62" w14:textId="77777777" w:rsidR="008A79C8" w:rsidRPr="00605E8A" w:rsidRDefault="008A79C8" w:rsidP="008A79C8">
      <w:pPr>
        <w:tabs>
          <w:tab w:val="left" w:pos="864"/>
        </w:tabs>
        <w:rPr>
          <w:rFonts w:eastAsia="Angsana New" w:cs="AngsanaUPC"/>
        </w:rPr>
      </w:pPr>
      <w:r w:rsidRPr="00605E8A">
        <w:rPr>
          <w:rFonts w:cs="AngsanaUPC"/>
        </w:rPr>
        <w:t xml:space="preserve">Thesis </w:t>
      </w:r>
      <w:proofErr w:type="gramStart"/>
      <w:r w:rsidRPr="00605E8A">
        <w:rPr>
          <w:rFonts w:cs="AngsanaUPC"/>
        </w:rPr>
        <w:t>Advisors</w:t>
      </w:r>
      <w:r w:rsidRPr="00605E8A">
        <w:rPr>
          <w:rFonts w:eastAsia="Angsana New" w:cs="AngsanaUPC"/>
        </w:rPr>
        <w:t xml:space="preserve"> :</w:t>
      </w:r>
      <w:proofErr w:type="gramEnd"/>
    </w:p>
    <w:tbl>
      <w:tblPr>
        <w:tblW w:w="8280" w:type="dxa"/>
        <w:tblInd w:w="108" w:type="dxa"/>
        <w:tblLook w:val="01E0" w:firstRow="1" w:lastRow="1" w:firstColumn="1" w:lastColumn="1" w:noHBand="0" w:noVBand="0"/>
      </w:tblPr>
      <w:tblGrid>
        <w:gridCol w:w="900"/>
        <w:gridCol w:w="5040"/>
        <w:gridCol w:w="2340"/>
      </w:tblGrid>
      <w:tr w:rsidR="008A79C8" w:rsidRPr="00A73918" w14:paraId="2E13F7D5" w14:textId="77777777" w:rsidTr="007C3E8C">
        <w:tc>
          <w:tcPr>
            <w:tcW w:w="900" w:type="dxa"/>
          </w:tcPr>
          <w:p w14:paraId="64316A62" w14:textId="77777777" w:rsidR="008A79C8" w:rsidRPr="00A73918" w:rsidRDefault="008A79C8" w:rsidP="007C3E8C">
            <w:pPr>
              <w:tabs>
                <w:tab w:val="left" w:pos="864"/>
              </w:tabs>
              <w:rPr>
                <w:rFonts w:eastAsia="Angsana New" w:cs="AngsanaUPC"/>
              </w:rPr>
            </w:pPr>
          </w:p>
        </w:tc>
        <w:tc>
          <w:tcPr>
            <w:tcW w:w="5040" w:type="dxa"/>
          </w:tcPr>
          <w:p w14:paraId="56CB2810" w14:textId="77777777" w:rsidR="008A79C8" w:rsidRPr="00A73918" w:rsidRDefault="008A79C8" w:rsidP="007C3E8C">
            <w:pPr>
              <w:tabs>
                <w:tab w:val="left" w:pos="864"/>
              </w:tabs>
              <w:ind w:left="-108"/>
              <w:rPr>
                <w:rFonts w:eastAsia="Angsana New" w:cs="AngsanaUPC"/>
              </w:rPr>
            </w:pPr>
            <w:r w:rsidRPr="00A73918">
              <w:rPr>
                <w:rFonts w:cs="AngsanaUPC"/>
                <w:color w:val="FF0000"/>
              </w:rPr>
              <w:fldChar w:fldCharType="begin"/>
            </w:r>
            <w:r w:rsidRPr="00A73918">
              <w:rPr>
                <w:rFonts w:cs="AngsanaUPC"/>
                <w:color w:val="FF0000"/>
              </w:rPr>
              <w:instrText xml:space="preserve"> MACROBUTTON  AcceptAllChangesInDoc [Position] </w:instrText>
            </w:r>
            <w:r w:rsidRPr="00A73918">
              <w:rPr>
                <w:rFonts w:cs="AngsanaUPC"/>
                <w:color w:val="FF0000"/>
              </w:rPr>
              <w:fldChar w:fldCharType="end"/>
            </w:r>
            <w:r w:rsidRPr="00A73918">
              <w:rPr>
                <w:rFonts w:ascii="Times New Roman" w:eastAsia="Angsana New" w:hAnsi="AngsanaUPC" w:cs="AngsanaUPC"/>
                <w:cs/>
              </w:rPr>
              <w:t xml:space="preserve"> </w:t>
            </w:r>
            <w:r w:rsidRPr="00A73918">
              <w:rPr>
                <w:rFonts w:cs="AngsanaUPC"/>
                <w:color w:val="FF0000"/>
              </w:rPr>
              <w:fldChar w:fldCharType="begin"/>
            </w:r>
            <w:r w:rsidRPr="00A73918">
              <w:rPr>
                <w:rFonts w:cs="AngsanaUPC"/>
                <w:color w:val="FF0000"/>
              </w:rPr>
              <w:instrText xml:space="preserve"> MACROBUTTON  AcceptAllChangesInDoc [Name </w:instrText>
            </w:r>
            <w:r w:rsidRPr="00A73918">
              <w:rPr>
                <w:rFonts w:cs="AngsanaUPC"/>
                <w:color w:val="FF0000"/>
              </w:rPr>
              <w:fldChar w:fldCharType="end"/>
            </w:r>
            <w:r w:rsidRPr="00A73918">
              <w:rPr>
                <w:rFonts w:eastAsia="Angsana New" w:cs="AngsanaUPC" w:hint="cs"/>
                <w:cs/>
              </w:rPr>
              <w:t xml:space="preserve">  </w:t>
            </w:r>
            <w:r w:rsidRPr="00A73918">
              <w:rPr>
                <w:rFonts w:cs="AngsanaUPC"/>
                <w:color w:val="FF0000"/>
              </w:rPr>
              <w:fldChar w:fldCharType="begin"/>
            </w:r>
            <w:r w:rsidRPr="00A73918">
              <w:rPr>
                <w:rFonts w:cs="AngsanaUPC"/>
                <w:color w:val="FF0000"/>
              </w:rPr>
              <w:instrText xml:space="preserve"> MACROBUTTON  AcceptAllChangesInDoc Surname] </w:instrText>
            </w:r>
            <w:r w:rsidRPr="00A73918">
              <w:rPr>
                <w:rFonts w:cs="AngsanaUPC"/>
                <w:color w:val="FF0000"/>
              </w:rPr>
              <w:fldChar w:fldCharType="end"/>
            </w:r>
          </w:p>
        </w:tc>
        <w:tc>
          <w:tcPr>
            <w:tcW w:w="2340" w:type="dxa"/>
          </w:tcPr>
          <w:p w14:paraId="4ACCCE52" w14:textId="77777777" w:rsidR="008A79C8" w:rsidRPr="00A73918" w:rsidRDefault="008A79C8" w:rsidP="007C3E8C">
            <w:pPr>
              <w:tabs>
                <w:tab w:val="left" w:pos="864"/>
              </w:tabs>
              <w:ind w:left="-108" w:right="-108"/>
              <w:rPr>
                <w:rFonts w:eastAsia="Angsana New" w:cs="AngsanaUPC"/>
              </w:rPr>
            </w:pPr>
            <w:r w:rsidRPr="00A73918">
              <w:rPr>
                <w:rFonts w:cs="AngsanaUPC"/>
              </w:rPr>
              <w:t>Major Advisor</w:t>
            </w:r>
          </w:p>
        </w:tc>
      </w:tr>
      <w:tr w:rsidR="008A79C8" w:rsidRPr="00A73918" w14:paraId="459EB149" w14:textId="77777777" w:rsidTr="007C3E8C">
        <w:tc>
          <w:tcPr>
            <w:tcW w:w="900" w:type="dxa"/>
          </w:tcPr>
          <w:p w14:paraId="4F176A43" w14:textId="77777777" w:rsidR="008A79C8" w:rsidRPr="00A73918" w:rsidRDefault="008A79C8" w:rsidP="007C3E8C">
            <w:pPr>
              <w:tabs>
                <w:tab w:val="left" w:pos="864"/>
              </w:tabs>
              <w:rPr>
                <w:rFonts w:eastAsia="Angsana New" w:cs="AngsanaUPC"/>
              </w:rPr>
            </w:pPr>
          </w:p>
        </w:tc>
        <w:tc>
          <w:tcPr>
            <w:tcW w:w="5040" w:type="dxa"/>
          </w:tcPr>
          <w:p w14:paraId="50547BE8" w14:textId="77777777" w:rsidR="008A79C8" w:rsidRPr="00A73918" w:rsidRDefault="008A79C8" w:rsidP="007C3E8C">
            <w:pPr>
              <w:tabs>
                <w:tab w:val="left" w:pos="864"/>
              </w:tabs>
              <w:ind w:left="-108"/>
              <w:rPr>
                <w:rFonts w:eastAsia="Angsana New" w:cs="AngsanaUPC"/>
              </w:rPr>
            </w:pPr>
            <w:r w:rsidRPr="00A73918">
              <w:rPr>
                <w:rFonts w:cs="AngsanaUPC"/>
                <w:color w:val="FF0000"/>
              </w:rPr>
              <w:fldChar w:fldCharType="begin"/>
            </w:r>
            <w:r w:rsidRPr="00A73918">
              <w:rPr>
                <w:rFonts w:cs="AngsanaUPC"/>
                <w:color w:val="FF0000"/>
              </w:rPr>
              <w:instrText xml:space="preserve"> MACROBUTTON  AcceptAllChangesInDoc [Position] </w:instrText>
            </w:r>
            <w:r w:rsidRPr="00A73918">
              <w:rPr>
                <w:rFonts w:cs="AngsanaUPC"/>
                <w:color w:val="FF0000"/>
              </w:rPr>
              <w:fldChar w:fldCharType="end"/>
            </w:r>
            <w:r w:rsidRPr="00A73918">
              <w:rPr>
                <w:rFonts w:ascii="Times New Roman" w:eastAsia="Angsana New" w:hAnsi="AngsanaUPC" w:cs="AngsanaUPC"/>
                <w:cs/>
              </w:rPr>
              <w:t xml:space="preserve"> </w:t>
            </w:r>
            <w:r w:rsidRPr="00A73918">
              <w:rPr>
                <w:rFonts w:cs="AngsanaUPC"/>
                <w:color w:val="FF0000"/>
              </w:rPr>
              <w:fldChar w:fldCharType="begin"/>
            </w:r>
            <w:r w:rsidRPr="00A73918">
              <w:rPr>
                <w:rFonts w:cs="AngsanaUPC"/>
                <w:color w:val="FF0000"/>
              </w:rPr>
              <w:instrText xml:space="preserve"> MACROBUTTON  AcceptAllChangesInDoc [Name </w:instrText>
            </w:r>
            <w:r w:rsidRPr="00A73918">
              <w:rPr>
                <w:rFonts w:cs="AngsanaUPC"/>
                <w:color w:val="FF0000"/>
              </w:rPr>
              <w:fldChar w:fldCharType="end"/>
            </w:r>
            <w:r w:rsidRPr="00A73918">
              <w:rPr>
                <w:rFonts w:eastAsia="Angsana New" w:cs="AngsanaUPC" w:hint="cs"/>
                <w:cs/>
              </w:rPr>
              <w:t xml:space="preserve">  </w:t>
            </w:r>
            <w:r w:rsidRPr="00A73918">
              <w:rPr>
                <w:rFonts w:cs="AngsanaUPC"/>
                <w:color w:val="FF0000"/>
              </w:rPr>
              <w:fldChar w:fldCharType="begin"/>
            </w:r>
            <w:r w:rsidRPr="00A73918">
              <w:rPr>
                <w:rFonts w:cs="AngsanaUPC"/>
                <w:color w:val="FF0000"/>
              </w:rPr>
              <w:instrText xml:space="preserve"> MACROBUTTON  AcceptAllChangesInDoc Surname] </w:instrText>
            </w:r>
            <w:r w:rsidRPr="00A73918">
              <w:rPr>
                <w:rFonts w:cs="AngsanaUPC"/>
                <w:color w:val="FF0000"/>
              </w:rPr>
              <w:fldChar w:fldCharType="end"/>
            </w:r>
            <w:r w:rsidRPr="00A73918">
              <w:rPr>
                <w:rFonts w:eastAsia="Angsana New" w:cs="AngsanaUPC" w:hint="cs"/>
                <w:cs/>
              </w:rPr>
              <w:t xml:space="preserve">  </w:t>
            </w:r>
          </w:p>
        </w:tc>
        <w:tc>
          <w:tcPr>
            <w:tcW w:w="2340" w:type="dxa"/>
          </w:tcPr>
          <w:p w14:paraId="54225EE1" w14:textId="77777777" w:rsidR="008A79C8" w:rsidRPr="00A73918" w:rsidRDefault="008A79C8" w:rsidP="007C3E8C">
            <w:pPr>
              <w:tabs>
                <w:tab w:val="left" w:pos="864"/>
              </w:tabs>
              <w:ind w:left="-108" w:right="-108"/>
              <w:rPr>
                <w:rFonts w:eastAsia="Angsana New" w:cs="AngsanaUPC"/>
              </w:rPr>
            </w:pPr>
            <w:r w:rsidRPr="00A73918">
              <w:rPr>
                <w:rFonts w:cs="AngsanaUPC"/>
              </w:rPr>
              <w:t>Co- Advisor</w:t>
            </w:r>
          </w:p>
        </w:tc>
      </w:tr>
    </w:tbl>
    <w:p w14:paraId="55589E60" w14:textId="77777777" w:rsidR="00C86F23" w:rsidRDefault="00C86F23" w:rsidP="005135F5">
      <w:pPr>
        <w:tabs>
          <w:tab w:val="left" w:pos="864"/>
        </w:tabs>
        <w:rPr>
          <w:rFonts w:eastAsia="Angsana New"/>
        </w:rPr>
      </w:pPr>
    </w:p>
    <w:p w14:paraId="43C09C92" w14:textId="77777777" w:rsidR="00B17D5F" w:rsidRDefault="007077B9" w:rsidP="005135F5">
      <w:pPr>
        <w:tabs>
          <w:tab w:val="left" w:pos="864"/>
        </w:tabs>
        <w:jc w:val="thaiDistribute"/>
        <w:rPr>
          <w:spacing w:val="-4"/>
        </w:rPr>
      </w:pPr>
      <w:r>
        <w:rPr>
          <w:rFonts w:eastAsia="Angsana New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13379D" wp14:editId="274952E2">
                <wp:simplePos x="0" y="0"/>
                <wp:positionH relativeFrom="column">
                  <wp:posOffset>3810</wp:posOffset>
                </wp:positionH>
                <wp:positionV relativeFrom="paragraph">
                  <wp:posOffset>-1270</wp:posOffset>
                </wp:positionV>
                <wp:extent cx="5257800" cy="0"/>
                <wp:effectExtent l="0" t="0" r="0" b="0"/>
                <wp:wrapNone/>
                <wp:docPr id="559617733" name="Lin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789A78" id="Line 42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-.1pt" to="414.3pt,-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">
                <o:lock v:ext="edit" shapetype="f"/>
              </v:line>
            </w:pict>
          </mc:Fallback>
        </mc:AlternateContent>
      </w:r>
    </w:p>
    <w:p w14:paraId="4F4362C2" w14:textId="77777777" w:rsidR="00C86F23" w:rsidRDefault="00B17D5F" w:rsidP="00747043">
      <w:pPr>
        <w:tabs>
          <w:tab w:val="left" w:pos="864"/>
        </w:tabs>
        <w:jc w:val="left"/>
        <w:rPr>
          <w:spacing w:val="-4"/>
          <w:cs/>
        </w:rPr>
      </w:pPr>
      <w:r>
        <w:rPr>
          <w:rFonts w:hint="cs"/>
          <w:spacing w:val="-4"/>
          <w:cs/>
        </w:rPr>
        <w:tab/>
      </w:r>
      <w:r w:rsidR="00A84B33">
        <w:rPr>
          <w:color w:val="FF0000"/>
        </w:rPr>
        <w:fldChar w:fldCharType="begin"/>
      </w:r>
      <w:r w:rsidR="00A84B3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 </w:instrText>
      </w:r>
      <w:r w:rsidR="00A84B33">
        <w:rPr>
          <w:color w:val="FF0000"/>
        </w:rPr>
        <w:fldChar w:fldCharType="end"/>
      </w:r>
    </w:p>
    <w:p w14:paraId="67307E85" w14:textId="77777777" w:rsidR="00C86F23" w:rsidRDefault="00747043" w:rsidP="00747043">
      <w:pPr>
        <w:tabs>
          <w:tab w:val="left" w:pos="864"/>
        </w:tabs>
        <w:jc w:val="left"/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4A72B08C" w14:textId="77777777" w:rsidR="00747043" w:rsidRDefault="00747043" w:rsidP="00747043">
      <w:pPr>
        <w:tabs>
          <w:tab w:val="left" w:pos="864"/>
        </w:tabs>
        <w:jc w:val="left"/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2CEBCAD8" w14:textId="77777777" w:rsidR="00DC5EA9" w:rsidRDefault="00DC5EA9" w:rsidP="00747043">
      <w:pPr>
        <w:tabs>
          <w:tab w:val="left" w:pos="864"/>
        </w:tabs>
        <w:jc w:val="left"/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6CD18E18" w14:textId="77777777" w:rsidR="00DC5EA9" w:rsidRDefault="00DC5EA9" w:rsidP="00747043">
      <w:pPr>
        <w:tabs>
          <w:tab w:val="left" w:pos="864"/>
        </w:tabs>
        <w:jc w:val="left"/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3E450F74" w14:textId="77777777" w:rsidR="00DC5EA9" w:rsidRDefault="00DC5EA9" w:rsidP="00747043">
      <w:pPr>
        <w:tabs>
          <w:tab w:val="left" w:pos="864"/>
        </w:tabs>
        <w:jc w:val="left"/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7A6E9BCB" w14:textId="77777777" w:rsidR="00D2140C" w:rsidRDefault="00D2140C" w:rsidP="00D2140C">
      <w:pPr>
        <w:tabs>
          <w:tab w:val="left" w:pos="864"/>
        </w:tabs>
        <w:jc w:val="left"/>
        <w:rPr>
          <w:spacing w:val="-4"/>
        </w:rPr>
      </w:pPr>
      <w:r>
        <w:rPr>
          <w:color w:val="FF0000"/>
        </w:rPr>
        <w:tab/>
      </w:r>
      <w:r w:rsidR="00A84B33">
        <w:rPr>
          <w:color w:val="FF0000"/>
        </w:rPr>
        <w:fldChar w:fldCharType="begin"/>
      </w:r>
      <w:r w:rsidR="00A84B3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 </w:instrText>
      </w:r>
      <w:r w:rsidR="00A84B33">
        <w:rPr>
          <w:color w:val="FF0000"/>
        </w:rPr>
        <w:fldChar w:fldCharType="end"/>
      </w:r>
    </w:p>
    <w:p w14:paraId="005BC5F8" w14:textId="77777777" w:rsidR="00D2140C" w:rsidRDefault="00D2140C" w:rsidP="00D2140C">
      <w:pPr>
        <w:tabs>
          <w:tab w:val="left" w:pos="864"/>
        </w:tabs>
        <w:jc w:val="left"/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5BC65AF0" w14:textId="77777777" w:rsidR="00747043" w:rsidRDefault="00D2140C" w:rsidP="00D2140C">
      <w:pPr>
        <w:tabs>
          <w:tab w:val="left" w:pos="864"/>
        </w:tabs>
        <w:jc w:val="left"/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639B8A98" w14:textId="77777777" w:rsidR="00DC5EA9" w:rsidRDefault="00DC5EA9" w:rsidP="00D2140C">
      <w:pPr>
        <w:tabs>
          <w:tab w:val="left" w:pos="864"/>
        </w:tabs>
        <w:jc w:val="left"/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6120D68A" w14:textId="77777777" w:rsidR="00DC5EA9" w:rsidRPr="00747043" w:rsidRDefault="00DC5EA9" w:rsidP="00D2140C">
      <w:pPr>
        <w:tabs>
          <w:tab w:val="left" w:pos="864"/>
        </w:tabs>
        <w:jc w:val="left"/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43D3467F" w14:textId="77777777" w:rsidR="00C86F23" w:rsidRDefault="00202F12" w:rsidP="005135F5">
      <w:pPr>
        <w:tabs>
          <w:tab w:val="left" w:pos="864"/>
        </w:tabs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1B44523A" w14:textId="77777777" w:rsidR="00695346" w:rsidRDefault="00695346" w:rsidP="005135F5">
      <w:pPr>
        <w:tabs>
          <w:tab w:val="left" w:pos="864"/>
        </w:tabs>
      </w:pPr>
    </w:p>
    <w:sectPr w:rsidR="00695346" w:rsidSect="00993C40">
      <w:headerReference w:type="even" r:id="rId7"/>
      <w:headerReference w:type="default" r:id="rId8"/>
      <w:headerReference w:type="first" r:id="rId9"/>
      <w:pgSz w:w="11906" w:h="16838" w:code="9"/>
      <w:pgMar w:top="2160" w:right="1440" w:bottom="1440" w:left="2160" w:header="1080" w:footer="720" w:gutter="0"/>
      <w:pgNumType w:fmt="lowerRoman"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4E270" w14:textId="77777777" w:rsidR="00C56071" w:rsidRDefault="00C56071">
      <w:r>
        <w:separator/>
      </w:r>
    </w:p>
  </w:endnote>
  <w:endnote w:type="continuationSeparator" w:id="0">
    <w:p w14:paraId="33A6E5B4" w14:textId="77777777" w:rsidR="00C56071" w:rsidRDefault="00C56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A3AD3" w14:textId="77777777" w:rsidR="00C56071" w:rsidRDefault="00C56071">
      <w:r>
        <w:separator/>
      </w:r>
    </w:p>
  </w:footnote>
  <w:footnote w:type="continuationSeparator" w:id="0">
    <w:p w14:paraId="522A128B" w14:textId="77777777" w:rsidR="00C56071" w:rsidRDefault="00C56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A312D" w14:textId="77777777" w:rsidR="008043B8" w:rsidRDefault="008043B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ii</w:t>
    </w:r>
    <w:r>
      <w:rPr>
        <w:rStyle w:val="PageNumber"/>
      </w:rPr>
      <w:fldChar w:fldCharType="end"/>
    </w:r>
  </w:p>
  <w:p w14:paraId="29AD7406" w14:textId="77777777" w:rsidR="008043B8" w:rsidRDefault="008043B8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635C8" w14:textId="77777777" w:rsidR="008043B8" w:rsidRDefault="008043B8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D1E26" w14:textId="77777777" w:rsidR="008043B8" w:rsidRPr="00E83D1F" w:rsidRDefault="008043B8">
    <w:pPr>
      <w:pStyle w:val="Header"/>
      <w:jc w:val="right"/>
    </w:pPr>
    <w:r w:rsidRPr="00E83D1F">
      <w:fldChar w:fldCharType="begin"/>
    </w:r>
    <w:r w:rsidRPr="00E83D1F">
      <w:instrText xml:space="preserve"> PAGE   \* MERGEFORMAT </w:instrText>
    </w:r>
    <w:r w:rsidRPr="00E83D1F">
      <w:fldChar w:fldCharType="separate"/>
    </w:r>
    <w:r>
      <w:rPr>
        <w:noProof/>
      </w:rPr>
      <w:t>i</w:t>
    </w:r>
    <w:r w:rsidRPr="00E83D1F">
      <w:rPr>
        <w:noProof/>
      </w:rPr>
      <w:fldChar w:fldCharType="end"/>
    </w:r>
  </w:p>
  <w:p w14:paraId="458A7949" w14:textId="77777777" w:rsidR="008043B8" w:rsidRDefault="008043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23A11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num w:numId="1" w16cid:durableId="205608117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BEB"/>
    <w:rsid w:val="000043D2"/>
    <w:rsid w:val="000153A5"/>
    <w:rsid w:val="00037D88"/>
    <w:rsid w:val="000755BC"/>
    <w:rsid w:val="00081F56"/>
    <w:rsid w:val="0009406F"/>
    <w:rsid w:val="000B2E95"/>
    <w:rsid w:val="000F148E"/>
    <w:rsid w:val="00104D8D"/>
    <w:rsid w:val="00105017"/>
    <w:rsid w:val="00112053"/>
    <w:rsid w:val="00150EB7"/>
    <w:rsid w:val="00157044"/>
    <w:rsid w:val="0017002B"/>
    <w:rsid w:val="001752F3"/>
    <w:rsid w:val="001B29CA"/>
    <w:rsid w:val="001E7838"/>
    <w:rsid w:val="00202F12"/>
    <w:rsid w:val="00217221"/>
    <w:rsid w:val="00243C77"/>
    <w:rsid w:val="00245221"/>
    <w:rsid w:val="00281E89"/>
    <w:rsid w:val="002A04A9"/>
    <w:rsid w:val="002A429D"/>
    <w:rsid w:val="002C4555"/>
    <w:rsid w:val="002E3A00"/>
    <w:rsid w:val="00327CDD"/>
    <w:rsid w:val="00331CC2"/>
    <w:rsid w:val="0034309B"/>
    <w:rsid w:val="003663F6"/>
    <w:rsid w:val="00380BF1"/>
    <w:rsid w:val="0039412B"/>
    <w:rsid w:val="003A7EB6"/>
    <w:rsid w:val="003B3C70"/>
    <w:rsid w:val="003F62C9"/>
    <w:rsid w:val="00415F65"/>
    <w:rsid w:val="004216E9"/>
    <w:rsid w:val="004314AD"/>
    <w:rsid w:val="00432798"/>
    <w:rsid w:val="00450434"/>
    <w:rsid w:val="004535EA"/>
    <w:rsid w:val="004549BB"/>
    <w:rsid w:val="00457309"/>
    <w:rsid w:val="00473F4A"/>
    <w:rsid w:val="00485A62"/>
    <w:rsid w:val="00496FFE"/>
    <w:rsid w:val="004A0EB7"/>
    <w:rsid w:val="004C0CE0"/>
    <w:rsid w:val="005065AC"/>
    <w:rsid w:val="005135F5"/>
    <w:rsid w:val="00575486"/>
    <w:rsid w:val="005B35F0"/>
    <w:rsid w:val="005D1417"/>
    <w:rsid w:val="005D3FFA"/>
    <w:rsid w:val="005F2FCB"/>
    <w:rsid w:val="0061433C"/>
    <w:rsid w:val="00641D83"/>
    <w:rsid w:val="00644565"/>
    <w:rsid w:val="00645F48"/>
    <w:rsid w:val="00653453"/>
    <w:rsid w:val="00675F69"/>
    <w:rsid w:val="006811E9"/>
    <w:rsid w:val="00695346"/>
    <w:rsid w:val="006A5CEE"/>
    <w:rsid w:val="006A7C40"/>
    <w:rsid w:val="006B2618"/>
    <w:rsid w:val="006E3CE8"/>
    <w:rsid w:val="007077B9"/>
    <w:rsid w:val="007179FB"/>
    <w:rsid w:val="00744A78"/>
    <w:rsid w:val="00745157"/>
    <w:rsid w:val="00747043"/>
    <w:rsid w:val="007831E5"/>
    <w:rsid w:val="0078531C"/>
    <w:rsid w:val="007A769D"/>
    <w:rsid w:val="007C5DE8"/>
    <w:rsid w:val="007D3C06"/>
    <w:rsid w:val="007F0CBE"/>
    <w:rsid w:val="008043B8"/>
    <w:rsid w:val="00810BA6"/>
    <w:rsid w:val="00812935"/>
    <w:rsid w:val="008329FC"/>
    <w:rsid w:val="008435F7"/>
    <w:rsid w:val="00865A84"/>
    <w:rsid w:val="008817F1"/>
    <w:rsid w:val="0088215A"/>
    <w:rsid w:val="00892DD3"/>
    <w:rsid w:val="008A16CB"/>
    <w:rsid w:val="008A769E"/>
    <w:rsid w:val="008A79C8"/>
    <w:rsid w:val="008B6D15"/>
    <w:rsid w:val="008C66FB"/>
    <w:rsid w:val="008E1530"/>
    <w:rsid w:val="00916505"/>
    <w:rsid w:val="00916F30"/>
    <w:rsid w:val="00927E40"/>
    <w:rsid w:val="009469A8"/>
    <w:rsid w:val="0096143F"/>
    <w:rsid w:val="00962D26"/>
    <w:rsid w:val="00977573"/>
    <w:rsid w:val="00992DFD"/>
    <w:rsid w:val="00993C40"/>
    <w:rsid w:val="009D1CAE"/>
    <w:rsid w:val="009D4D32"/>
    <w:rsid w:val="009E1928"/>
    <w:rsid w:val="00A2335F"/>
    <w:rsid w:val="00A37CD7"/>
    <w:rsid w:val="00A540BB"/>
    <w:rsid w:val="00A5733C"/>
    <w:rsid w:val="00A6605A"/>
    <w:rsid w:val="00A71C06"/>
    <w:rsid w:val="00A74EFF"/>
    <w:rsid w:val="00A75835"/>
    <w:rsid w:val="00A84B33"/>
    <w:rsid w:val="00A90F1C"/>
    <w:rsid w:val="00A94170"/>
    <w:rsid w:val="00AA6A3F"/>
    <w:rsid w:val="00AB4EEA"/>
    <w:rsid w:val="00AB6DA8"/>
    <w:rsid w:val="00AC1858"/>
    <w:rsid w:val="00AE300F"/>
    <w:rsid w:val="00AF36F5"/>
    <w:rsid w:val="00B17D5F"/>
    <w:rsid w:val="00B23EE2"/>
    <w:rsid w:val="00B35843"/>
    <w:rsid w:val="00B36344"/>
    <w:rsid w:val="00B52669"/>
    <w:rsid w:val="00B56C55"/>
    <w:rsid w:val="00B71E07"/>
    <w:rsid w:val="00B916A8"/>
    <w:rsid w:val="00BA2D36"/>
    <w:rsid w:val="00BA6602"/>
    <w:rsid w:val="00BB3143"/>
    <w:rsid w:val="00C4485B"/>
    <w:rsid w:val="00C45DC6"/>
    <w:rsid w:val="00C56071"/>
    <w:rsid w:val="00C57B36"/>
    <w:rsid w:val="00C62924"/>
    <w:rsid w:val="00C7464F"/>
    <w:rsid w:val="00C74E20"/>
    <w:rsid w:val="00C86F23"/>
    <w:rsid w:val="00C912CF"/>
    <w:rsid w:val="00CD0307"/>
    <w:rsid w:val="00CD3386"/>
    <w:rsid w:val="00CE2F45"/>
    <w:rsid w:val="00CF0CC1"/>
    <w:rsid w:val="00D00378"/>
    <w:rsid w:val="00D05BEB"/>
    <w:rsid w:val="00D2140C"/>
    <w:rsid w:val="00D215F3"/>
    <w:rsid w:val="00D22400"/>
    <w:rsid w:val="00D724BB"/>
    <w:rsid w:val="00D75A8B"/>
    <w:rsid w:val="00D90298"/>
    <w:rsid w:val="00DB0AC2"/>
    <w:rsid w:val="00DC5EA9"/>
    <w:rsid w:val="00DE7A47"/>
    <w:rsid w:val="00E31F79"/>
    <w:rsid w:val="00E50F6F"/>
    <w:rsid w:val="00E63826"/>
    <w:rsid w:val="00E83D1F"/>
    <w:rsid w:val="00E94F4B"/>
    <w:rsid w:val="00EB44AD"/>
    <w:rsid w:val="00ED20A6"/>
    <w:rsid w:val="00F0154C"/>
    <w:rsid w:val="00F20B31"/>
    <w:rsid w:val="00F30655"/>
    <w:rsid w:val="00F309AB"/>
    <w:rsid w:val="00F32385"/>
    <w:rsid w:val="00F32D8D"/>
    <w:rsid w:val="00F562C1"/>
    <w:rsid w:val="00F66572"/>
    <w:rsid w:val="00F72557"/>
    <w:rsid w:val="00FA5AC8"/>
    <w:rsid w:val="00FF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4D28EA"/>
  <w15:chartTrackingRefBased/>
  <w15:docId w15:val="{5923FA91-A8BA-984D-A677-63A5935D3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6505"/>
    <w:pPr>
      <w:jc w:val="both"/>
    </w:pPr>
    <w:rPr>
      <w:rFonts w:ascii="Angsana New" w:hAnsi="Angsana New"/>
      <w:sz w:val="32"/>
      <w:szCs w:val="32"/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jc w:val="left"/>
      <w:outlineLvl w:val="0"/>
    </w:pPr>
    <w:rPr>
      <w:b/>
      <w:bCs/>
      <w:kern w:val="36"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Cordia New" w:hAnsi="Cordia New" w:cs="Cordia New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/>
      <w:outlineLvl w:val="2"/>
    </w:pPr>
    <w:rPr>
      <w:b/>
      <w:bCs/>
      <w:sz w:val="36"/>
      <w:szCs w:val="36"/>
    </w:rPr>
  </w:style>
  <w:style w:type="paragraph" w:styleId="Heading4">
    <w:name w:val="heading 4"/>
    <w:basedOn w:val="Normal"/>
    <w:next w:val="Normal"/>
    <w:qFormat/>
    <w:pPr>
      <w:keepNext/>
      <w:spacing w:before="24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3B3C70"/>
    <w:pPr>
      <w:spacing w:before="240" w:after="60"/>
      <w:outlineLvl w:val="5"/>
    </w:pPr>
    <w:rPr>
      <w:rFonts w:ascii="Times New Roman" w:hAnsi="Times New Roman"/>
      <w:b/>
      <w:bCs/>
      <w:sz w:val="22"/>
      <w:szCs w:val="22"/>
      <w:lang w:val="en-GB" w:eastAsia="zh-CN"/>
    </w:rPr>
  </w:style>
  <w:style w:type="paragraph" w:styleId="Heading7">
    <w:name w:val="heading 7"/>
    <w:basedOn w:val="Normal"/>
    <w:next w:val="Normal"/>
    <w:qFormat/>
    <w:rsid w:val="00747043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aliases w:val="ตัวข้อความ อักขระ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862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1225"/>
    </w:p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  <w:bCs/>
      <w:lang w:eastAsia="th-TH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ListBullet">
    <w:name w:val="List Bullet"/>
    <w:basedOn w:val="Normal"/>
    <w:pPr>
      <w:numPr>
        <w:numId w:val="1"/>
      </w:numPr>
    </w:pPr>
  </w:style>
  <w:style w:type="paragraph" w:styleId="BodyTextIndent2">
    <w:name w:val="Body Text Indent 2"/>
    <w:basedOn w:val="Normal"/>
    <w:pPr>
      <w:spacing w:before="240"/>
      <w:ind w:firstLine="720"/>
    </w:pPr>
    <w:rPr>
      <w:rFonts w:eastAsia="Angsana New"/>
    </w:rPr>
  </w:style>
  <w:style w:type="paragraph" w:styleId="BodyTextIndent3">
    <w:name w:val="Body Text Indent 3"/>
    <w:basedOn w:val="Normal"/>
    <w:pPr>
      <w:ind w:firstLine="1584"/>
      <w:jc w:val="left"/>
    </w:pPr>
  </w:style>
  <w:style w:type="paragraph" w:styleId="BodyText2">
    <w:name w:val="Body Text 2"/>
    <w:basedOn w:val="Normal"/>
    <w:rsid w:val="003B3C70"/>
    <w:pPr>
      <w:spacing w:after="120" w:line="480" w:lineRule="auto"/>
    </w:pPr>
    <w:rPr>
      <w:szCs w:val="37"/>
    </w:rPr>
  </w:style>
  <w:style w:type="paragraph" w:customStyle="1" w:styleId="063">
    <w:name w:val="ลักษณะ ก่อน:  0.63 ซม."/>
    <w:basedOn w:val="Normal"/>
    <w:autoRedefine/>
    <w:rsid w:val="003B3C70"/>
    <w:pPr>
      <w:jc w:val="center"/>
    </w:pPr>
    <w:rPr>
      <w:lang w:eastAsia="zh-CN"/>
    </w:rPr>
  </w:style>
  <w:style w:type="paragraph" w:styleId="NormalWeb">
    <w:name w:val="Normal (Web)"/>
    <w:basedOn w:val="Normal"/>
    <w:rsid w:val="003B3C70"/>
    <w:pPr>
      <w:spacing w:before="100" w:after="100"/>
      <w:jc w:val="left"/>
    </w:pPr>
    <w:rPr>
      <w:rFonts w:ascii="Tahoma" w:eastAsia="SimSun" w:hAnsi="Tahoma" w:cs="Tahoma"/>
      <w:sz w:val="24"/>
      <w:szCs w:val="24"/>
      <w:lang w:eastAsia="zh-CN"/>
    </w:rPr>
  </w:style>
  <w:style w:type="paragraph" w:styleId="Date">
    <w:name w:val="Date"/>
    <w:basedOn w:val="Normal"/>
    <w:next w:val="Normal"/>
    <w:rsid w:val="003B3C70"/>
    <w:rPr>
      <w:lang w:val="en-GB" w:eastAsia="zh-CN"/>
    </w:rPr>
  </w:style>
  <w:style w:type="paragraph" w:styleId="Subtitle">
    <w:name w:val="Subtitle"/>
    <w:basedOn w:val="Normal"/>
    <w:qFormat/>
    <w:rsid w:val="003B3C70"/>
    <w:pPr>
      <w:jc w:val="center"/>
    </w:pPr>
    <w:rPr>
      <w:rFonts w:ascii="EucrosiaUPC" w:hAnsi="EucrosiaUPC" w:cs="EucrosiaUPC"/>
      <w:b/>
      <w:bCs/>
      <w:sz w:val="40"/>
      <w:szCs w:val="40"/>
      <w:lang w:eastAsia="zh-CN"/>
    </w:rPr>
  </w:style>
  <w:style w:type="character" w:customStyle="1" w:styleId="longtext">
    <w:name w:val="long_text"/>
    <w:basedOn w:val="DefaultParagraphFont"/>
    <w:rsid w:val="00281E89"/>
  </w:style>
  <w:style w:type="character" w:customStyle="1" w:styleId="hps">
    <w:name w:val="hps"/>
    <w:basedOn w:val="DefaultParagraphFont"/>
    <w:rsid w:val="00281E89"/>
  </w:style>
  <w:style w:type="table" w:styleId="TableGrid">
    <w:name w:val="Table Grid"/>
    <w:basedOn w:val="TableNormal"/>
    <w:rsid w:val="00916F3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993C40"/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3---------------------------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T3----------------------------------------------.dot</Template>
  <TotalTime>3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แบบเสนอโครงร่างสารนิพนธ์</vt:lpstr>
    </vt:vector>
  </TitlesOfParts>
  <Company>Min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แบบเสนอโครงร่างสารนิพนธ์</dc:title>
  <dc:subject/>
  <dc:creator>kwanjai</dc:creator>
  <cp:keywords/>
  <cp:lastModifiedBy>ขวัญฤทัย ครองยุติ</cp:lastModifiedBy>
  <cp:revision>3</cp:revision>
  <cp:lastPrinted>2011-02-08T08:58:00Z</cp:lastPrinted>
  <dcterms:created xsi:type="dcterms:W3CDTF">2025-11-13T03:02:00Z</dcterms:created>
  <dcterms:modified xsi:type="dcterms:W3CDTF">2025-12-01T03:18:00Z</dcterms:modified>
</cp:coreProperties>
</file>